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AB944" w14:textId="77777777" w:rsidR="00552742" w:rsidRDefault="00552742" w:rsidP="005527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Christopher WILLIAMSON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fl.1469-70)</w:t>
      </w:r>
    </w:p>
    <w:p w14:paraId="12A2349B" w14:textId="77777777" w:rsidR="00552742" w:rsidRDefault="00552742" w:rsidP="005527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73C8DC0C" w14:textId="77777777" w:rsidR="00552742" w:rsidRDefault="00552742" w:rsidP="00552742">
      <w:pPr>
        <w:pStyle w:val="NoSpacing"/>
        <w:rPr>
          <w:rFonts w:cs="Times New Roman"/>
          <w:szCs w:val="24"/>
        </w:rPr>
      </w:pPr>
    </w:p>
    <w:p w14:paraId="7BAEABF8" w14:textId="77777777" w:rsidR="00552742" w:rsidRDefault="00552742" w:rsidP="00552742">
      <w:pPr>
        <w:pStyle w:val="NoSpacing"/>
        <w:rPr>
          <w:rFonts w:cs="Times New Roman"/>
          <w:szCs w:val="24"/>
        </w:rPr>
      </w:pPr>
    </w:p>
    <w:p w14:paraId="770853C8" w14:textId="77777777" w:rsidR="00552742" w:rsidRDefault="00552742" w:rsidP="005527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1469-70</w:t>
      </w:r>
      <w:r>
        <w:rPr>
          <w:rFonts w:cs="Times New Roman"/>
          <w:szCs w:val="24"/>
        </w:rPr>
        <w:tab/>
        <w:t xml:space="preserve">B.A.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419)</w:t>
      </w:r>
    </w:p>
    <w:p w14:paraId="15832841" w14:textId="77777777" w:rsidR="00552742" w:rsidRDefault="00552742" w:rsidP="00552742">
      <w:pPr>
        <w:pStyle w:val="NoSpacing"/>
        <w:rPr>
          <w:rFonts w:cs="Times New Roman"/>
          <w:szCs w:val="24"/>
        </w:rPr>
      </w:pPr>
    </w:p>
    <w:p w14:paraId="63ABFE2F" w14:textId="77777777" w:rsidR="00552742" w:rsidRDefault="00552742" w:rsidP="00552742">
      <w:pPr>
        <w:pStyle w:val="NoSpacing"/>
        <w:rPr>
          <w:rFonts w:cs="Times New Roman"/>
          <w:szCs w:val="24"/>
        </w:rPr>
      </w:pPr>
    </w:p>
    <w:p w14:paraId="5843303B" w14:textId="77777777" w:rsidR="00552742" w:rsidRDefault="00552742" w:rsidP="005527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2023</w:t>
      </w:r>
    </w:p>
    <w:p w14:paraId="51B94C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82AA" w14:textId="77777777" w:rsidR="00552742" w:rsidRDefault="00552742" w:rsidP="009139A6">
      <w:r>
        <w:separator/>
      </w:r>
    </w:p>
  </w:endnote>
  <w:endnote w:type="continuationSeparator" w:id="0">
    <w:p w14:paraId="39019904" w14:textId="77777777" w:rsidR="00552742" w:rsidRDefault="005527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C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5D7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38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37728" w14:textId="77777777" w:rsidR="00552742" w:rsidRDefault="00552742" w:rsidP="009139A6">
      <w:r>
        <w:separator/>
      </w:r>
    </w:p>
  </w:footnote>
  <w:footnote w:type="continuationSeparator" w:id="0">
    <w:p w14:paraId="3F7341EA" w14:textId="77777777" w:rsidR="00552742" w:rsidRDefault="005527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9A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A85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82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42"/>
    <w:rsid w:val="000666E0"/>
    <w:rsid w:val="002510B7"/>
    <w:rsid w:val="0055274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53D57"/>
  <w15:chartTrackingRefBased/>
  <w15:docId w15:val="{CCD755FA-5E1A-4E4B-8597-AB160328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2023-01-28T19:38:00Z</dcterms:created>
  <dcterms:modified xsi:type="dcterms:W3CDTF">2023-01-28T19:38:00Z</dcterms:modified>
</cp:coreProperties>
</file>